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AB4E0" w14:textId="6722F9E5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997F61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CA2C52" w:rsidRPr="00CA2C52">
        <w:rPr>
          <w:b/>
          <w:noProof/>
          <w:sz w:val="24"/>
        </w:rPr>
        <w:t>R2-2313045</w:t>
      </w:r>
    </w:p>
    <w:bookmarkEnd w:id="0"/>
    <w:bookmarkEnd w:id="1"/>
    <w:bookmarkEnd w:id="2"/>
    <w:p w14:paraId="5A5FE156" w14:textId="633A0C20" w:rsidR="00997F61" w:rsidRDefault="00997F61" w:rsidP="00997F61">
      <w:pPr>
        <w:pStyle w:val="CRCoverPage"/>
        <w:outlineLvl w:val="0"/>
        <w:rPr>
          <w:b/>
          <w:noProof/>
          <w:sz w:val="24"/>
        </w:rPr>
      </w:pPr>
      <w:r w:rsidRPr="00F321AA">
        <w:rPr>
          <w:rFonts w:eastAsia="Times New Roman" w:cs="Arial"/>
          <w:b/>
          <w:sz w:val="24"/>
          <w:szCs w:val="24"/>
        </w:rPr>
        <w:t>Chicago, US</w:t>
      </w:r>
      <w:r w:rsidR="002051D4">
        <w:rPr>
          <w:rFonts w:eastAsia="Times New Roman" w:cs="Arial"/>
          <w:b/>
          <w:sz w:val="24"/>
          <w:szCs w:val="24"/>
        </w:rPr>
        <w:t>A</w:t>
      </w:r>
      <w:r w:rsidRPr="00F321AA">
        <w:rPr>
          <w:rFonts w:eastAsia="Times New Roman" w:cs="Arial"/>
          <w:b/>
          <w:sz w:val="24"/>
          <w:szCs w:val="24"/>
        </w:rPr>
        <w:t>, 13</w:t>
      </w:r>
      <w:r w:rsidRPr="002051D4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– 17</w:t>
      </w:r>
      <w:r w:rsidRPr="002051D4">
        <w:rPr>
          <w:rFonts w:eastAsia="Times New Roman" w:cs="Arial"/>
          <w:b/>
          <w:sz w:val="24"/>
          <w:szCs w:val="24"/>
          <w:vertAlign w:val="superscript"/>
        </w:rPr>
        <w:t>th</w:t>
      </w:r>
      <w:r w:rsidRPr="00F321AA">
        <w:rPr>
          <w:rFonts w:eastAsia="Times New Roman" w:cs="Arial"/>
          <w:b/>
          <w:sz w:val="24"/>
          <w:szCs w:val="24"/>
        </w:rPr>
        <w:t xml:space="preserve"> November, 2023</w:t>
      </w:r>
    </w:p>
    <w:p w14:paraId="790C9FAB" w14:textId="77777777" w:rsidR="00A66DA8" w:rsidRPr="00997F61" w:rsidRDefault="00A66DA8">
      <w:pPr>
        <w:rPr>
          <w:rFonts w:ascii="Arial" w:hAnsi="Arial" w:cs="Arial"/>
        </w:rPr>
      </w:pPr>
    </w:p>
    <w:p w14:paraId="01435736" w14:textId="1B73737B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7F61" w:rsidRPr="008B2C1E">
        <w:rPr>
          <w:rFonts w:ascii="Arial" w:eastAsia="SimSun" w:hAnsi="Arial" w:cs="Arial"/>
          <w:sz w:val="22"/>
          <w:szCs w:val="22"/>
          <w:highlight w:val="yellow"/>
          <w:lang w:val="en-US" w:eastAsia="en-US"/>
        </w:rPr>
        <w:t>[draft]</w:t>
      </w:r>
      <w:r w:rsidR="00CA2C52" w:rsidRPr="00CA2C52">
        <w:t xml:space="preserve"> </w:t>
      </w:r>
      <w:r w:rsidR="00CA2C52" w:rsidRPr="00CA2C52">
        <w:rPr>
          <w:rFonts w:ascii="Arial" w:eastAsia="SimSun" w:hAnsi="Arial" w:cs="Arial"/>
          <w:sz w:val="22"/>
          <w:szCs w:val="22"/>
          <w:lang w:val="en-US" w:eastAsia="en-US"/>
        </w:rPr>
        <w:t>LS on Rel-18 RAN2 TP for TR 37.985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62B40B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997F61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747D34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F61" w:rsidRPr="00997F61">
        <w:rPr>
          <w:rFonts w:ascii="Arial" w:hAnsi="Arial" w:cs="Arial"/>
          <w:bCs/>
          <w:sz w:val="22"/>
        </w:rPr>
        <w:t>NR_SL_enh2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015850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97F61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Huawei, HiSilicon </w:t>
      </w:r>
      <w:r w:rsidR="00997F61" w:rsidRPr="008B2C1E">
        <w:rPr>
          <w:rFonts w:ascii="Arial" w:eastAsia="SimSun" w:hAnsi="Arial" w:cs="Arial"/>
          <w:bCs/>
          <w:sz w:val="22"/>
          <w:szCs w:val="22"/>
          <w:highlight w:val="yellow"/>
          <w:lang w:val="en-US" w:eastAsia="en-US"/>
        </w:rPr>
        <w:t xml:space="preserve">[to be </w:t>
      </w:r>
      <w:r w:rsidR="00997F61" w:rsidRPr="00997F61"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en-US"/>
        </w:rPr>
        <w:t>RAN2</w:t>
      </w:r>
      <w:r w:rsidR="00997F61" w:rsidRPr="008B2C1E">
        <w:rPr>
          <w:rFonts w:ascii="Arial" w:eastAsia="SimSun" w:hAnsi="Arial" w:cs="Arial"/>
          <w:bCs/>
          <w:sz w:val="22"/>
          <w:szCs w:val="22"/>
          <w:highlight w:val="yellow"/>
          <w:lang w:val="en-US" w:eastAsia="en-US"/>
        </w:rPr>
        <w:t>]</w:t>
      </w:r>
    </w:p>
    <w:p w14:paraId="1691979C" w14:textId="1393AE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25318E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RAN</w:t>
      </w:r>
      <w:r w:rsidR="0025318E" w:rsidRPr="0025318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1</w:t>
      </w:r>
    </w:p>
    <w:p w14:paraId="6A71F37E" w14:textId="1F82A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1BB3F6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A0AE0">
        <w:rPr>
          <w:rFonts w:ascii="Arial" w:hAnsi="Arial" w:cs="Arial"/>
          <w:b/>
        </w:rPr>
        <w:t xml:space="preserve"> </w:t>
      </w:r>
      <w:r w:rsidR="002051D4">
        <w:rPr>
          <w:rFonts w:ascii="Arial" w:hAnsi="Arial" w:cs="Arial"/>
          <w:b/>
        </w:rPr>
        <w:t>[</w:t>
      </w:r>
      <w:r w:rsidR="002051D4" w:rsidRPr="002051D4">
        <w:rPr>
          <w:rFonts w:ascii="Arial" w:hAnsi="Arial" w:cs="Arial"/>
          <w:b/>
          <w:highlight w:val="yellow"/>
        </w:rPr>
        <w:t>R2-2313044</w:t>
      </w:r>
      <w:r w:rsidR="002051D4">
        <w:rPr>
          <w:rFonts w:ascii="Arial" w:hAnsi="Arial" w:cs="Arial"/>
          <w:b/>
        </w:rPr>
        <w:t>]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1FB10" w14:textId="4D0EC8E1" w:rsidR="00BE0813" w:rsidRDefault="007A0AE0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 xml:space="preserve">RAN2 has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endorsed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the attached </w:t>
      </w:r>
      <w:r w:rsidR="000F1E48" w:rsidRPr="000F1E48">
        <w:rPr>
          <w:rFonts w:ascii="Arial" w:eastAsia="SimSun" w:hAnsi="Arial" w:cs="Arial"/>
          <w:bCs/>
          <w:szCs w:val="22"/>
          <w:lang w:val="en-US" w:eastAsia="zh-CN"/>
        </w:rPr>
        <w:t>Rel-18 RAN2 TP for TR 37.985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550F70">
        <w:rPr>
          <w:rFonts w:ascii="Arial" w:eastAsia="SimSun" w:hAnsi="Arial" w:cs="Arial"/>
          <w:bCs/>
          <w:szCs w:val="22"/>
          <w:lang w:val="en-US" w:eastAsia="zh-CN"/>
        </w:rPr>
        <w:t xml:space="preserve">in </w:t>
      </w:r>
      <w:r w:rsidR="002051D4" w:rsidRPr="002051D4">
        <w:rPr>
          <w:rFonts w:ascii="Arial" w:eastAsia="SimSun" w:hAnsi="Arial" w:cs="Arial"/>
          <w:bCs/>
          <w:szCs w:val="22"/>
          <w:highlight w:val="yellow"/>
          <w:lang w:val="en-US" w:eastAsia="zh-CN"/>
        </w:rPr>
        <w:t>[R2-2313044]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. RAN2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respectfully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52576">
        <w:rPr>
          <w:rFonts w:ascii="Arial" w:eastAsia="SimSun" w:hAnsi="Arial" w:cs="Arial"/>
          <w:bCs/>
          <w:szCs w:val="22"/>
          <w:lang w:val="en-US" w:eastAsia="zh-CN"/>
        </w:rPr>
        <w:t>recommends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RAN1 to adopt the </w:t>
      </w:r>
      <w:r w:rsidR="002051D4">
        <w:rPr>
          <w:rFonts w:ascii="Arial" w:eastAsia="SimSun" w:hAnsi="Arial" w:cs="Arial"/>
          <w:bCs/>
          <w:szCs w:val="22"/>
          <w:lang w:val="en-US" w:eastAsia="zh-CN"/>
        </w:rPr>
        <w:t>TP</w:t>
      </w:r>
      <w:bookmarkStart w:id="10" w:name="_GoBack"/>
      <w:bookmarkEnd w:id="10"/>
      <w:r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29C1536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25318E">
        <w:rPr>
          <w:rFonts w:ascii="Arial" w:eastAsia="SimSun" w:hAnsi="Arial" w:cs="Arial"/>
          <w:b/>
          <w:bCs/>
          <w:szCs w:val="22"/>
          <w:lang w:val="en-US" w:eastAsia="zh-CN"/>
        </w:rPr>
        <w:t>1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7402E8A3" w:rsidR="00C0554E" w:rsidRPr="00497A79" w:rsidRDefault="007A0AE0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RAN2 </w:t>
      </w:r>
      <w:r w:rsidR="00852576" w:rsidRPr="007A0AE0">
        <w:rPr>
          <w:rFonts w:ascii="Arial" w:eastAsia="SimSun" w:hAnsi="Arial" w:cs="Arial"/>
          <w:bCs/>
          <w:szCs w:val="22"/>
          <w:lang w:val="en-US" w:eastAsia="zh-CN"/>
        </w:rPr>
        <w:t>respectfully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852576" w:rsidRPr="007A0AE0">
        <w:rPr>
          <w:rFonts w:ascii="Arial" w:eastAsia="SimSun" w:hAnsi="Arial" w:cs="Arial"/>
          <w:bCs/>
          <w:szCs w:val="22"/>
          <w:lang w:val="en-US" w:eastAsia="zh-CN"/>
        </w:rPr>
        <w:t>recommends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RAN1 to adopt the Rel-1</w:t>
      </w:r>
      <w:r w:rsidR="00997F61">
        <w:rPr>
          <w:rFonts w:ascii="Arial" w:eastAsia="SimSun" w:hAnsi="Arial" w:cs="Arial"/>
          <w:bCs/>
          <w:szCs w:val="22"/>
          <w:lang w:val="en-US" w:eastAsia="zh-CN"/>
        </w:rPr>
        <w:t>8</w:t>
      </w:r>
      <w:r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2051D4">
        <w:rPr>
          <w:rFonts w:ascii="Arial" w:eastAsia="SimSun" w:hAnsi="Arial" w:cs="Arial"/>
          <w:bCs/>
          <w:szCs w:val="22"/>
          <w:lang w:val="en-US" w:eastAsia="zh-CN"/>
        </w:rPr>
        <w:t>RAN2 TP</w:t>
      </w:r>
      <w:r w:rsidRPr="007A0AE0">
        <w:rPr>
          <w:rFonts w:ascii="Arial" w:eastAsia="SimSun" w:hAnsi="Arial" w:cs="Arial"/>
          <w:bCs/>
          <w:szCs w:val="22"/>
          <w:lang w:val="en-US" w:eastAsia="zh-CN"/>
        </w:rPr>
        <w:t xml:space="preserve"> for TR 37.985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1F2422" w14:textId="77777777" w:rsidR="00997F61" w:rsidRPr="0094618B" w:rsidRDefault="00997F61" w:rsidP="00997F61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February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26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Athens, GR</w:t>
      </w:r>
    </w:p>
    <w:p w14:paraId="2DFAC692" w14:textId="3F800A0E" w:rsidR="002F1940" w:rsidRPr="00997F61" w:rsidRDefault="00997F61" w:rsidP="00997F61">
      <w:pPr>
        <w:tabs>
          <w:tab w:val="left" w:pos="3544"/>
        </w:tabs>
        <w:ind w:left="2268" w:hanging="2268"/>
        <w:rPr>
          <w:rFonts w:ascii="Arial" w:eastAsiaTheme="minorEastAsia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15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19</w:t>
      </w:r>
      <w:r w:rsidRPr="0094618B">
        <w:rPr>
          <w:rFonts w:ascii="Arial" w:hAnsi="Arial" w:cs="Arial"/>
          <w:bCs/>
          <w:lang w:eastAsia="zh-CN"/>
        </w:rPr>
        <w:t>, 202</w:t>
      </w:r>
      <w:r w:rsidR="002051D4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   China</w:t>
      </w:r>
      <w:r w:rsidR="002051D4">
        <w:rPr>
          <w:rFonts w:ascii="Arial" w:hAnsi="Arial" w:cs="Arial"/>
          <w:bCs/>
          <w:lang w:eastAsia="zh-CN"/>
        </w:rPr>
        <w:t xml:space="preserve"> (TBC)</w:t>
      </w:r>
    </w:p>
    <w:sectPr w:rsidR="002F1940" w:rsidRPr="00997F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AE7C6" w16cex:dateUtc="2023-08-31T08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52DD4" w14:textId="77777777" w:rsidR="00AE3FA0" w:rsidRDefault="00AE3FA0">
      <w:pPr>
        <w:spacing w:after="0"/>
      </w:pPr>
      <w:r>
        <w:separator/>
      </w:r>
    </w:p>
  </w:endnote>
  <w:endnote w:type="continuationSeparator" w:id="0">
    <w:p w14:paraId="429C2E95" w14:textId="77777777" w:rsidR="00AE3FA0" w:rsidRDefault="00AE3F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221D7" w14:textId="77777777" w:rsidR="00AE3FA0" w:rsidRDefault="00AE3FA0">
      <w:pPr>
        <w:spacing w:after="0"/>
      </w:pPr>
      <w:r>
        <w:separator/>
      </w:r>
    </w:p>
  </w:footnote>
  <w:footnote w:type="continuationSeparator" w:id="0">
    <w:p w14:paraId="199986CE" w14:textId="77777777" w:rsidR="00AE3FA0" w:rsidRDefault="00AE3F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1E4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B5FAD"/>
    <w:rsid w:val="001C0682"/>
    <w:rsid w:val="00203BA2"/>
    <w:rsid w:val="002051D4"/>
    <w:rsid w:val="002059D5"/>
    <w:rsid w:val="002100A2"/>
    <w:rsid w:val="00216D44"/>
    <w:rsid w:val="0025318E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1503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B98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40313"/>
    <w:rsid w:val="0054608E"/>
    <w:rsid w:val="00550F70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A0AE0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2576"/>
    <w:rsid w:val="008544D1"/>
    <w:rsid w:val="00857B27"/>
    <w:rsid w:val="008709FA"/>
    <w:rsid w:val="008B00D6"/>
    <w:rsid w:val="008B2C1E"/>
    <w:rsid w:val="008B6248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97F61"/>
    <w:rsid w:val="009F4E21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3FA0"/>
    <w:rsid w:val="00AE67C5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BE6573"/>
    <w:rsid w:val="00C0153E"/>
    <w:rsid w:val="00C0554E"/>
    <w:rsid w:val="00C53A55"/>
    <w:rsid w:val="00C55888"/>
    <w:rsid w:val="00C63098"/>
    <w:rsid w:val="00C7532D"/>
    <w:rsid w:val="00CA02CA"/>
    <w:rsid w:val="00CA2C52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2681C"/>
    <w:rsid w:val="00E302FE"/>
    <w:rsid w:val="00E31E3E"/>
    <w:rsid w:val="00E40934"/>
    <w:rsid w:val="00E96E52"/>
    <w:rsid w:val="00EB00C9"/>
    <w:rsid w:val="00EB534F"/>
    <w:rsid w:val="00EC4363"/>
    <w:rsid w:val="00EC4E84"/>
    <w:rsid w:val="00ED655E"/>
    <w:rsid w:val="00EE33B6"/>
    <w:rsid w:val="00EE5435"/>
    <w:rsid w:val="00EF03E8"/>
    <w:rsid w:val="00EF28B8"/>
    <w:rsid w:val="00F52490"/>
    <w:rsid w:val="00F5323D"/>
    <w:rsid w:val="00F87990"/>
    <w:rsid w:val="00F92860"/>
    <w:rsid w:val="00FA16BB"/>
    <w:rsid w:val="00FA19B0"/>
    <w:rsid w:val="00FE3B95"/>
    <w:rsid w:val="00FF1773"/>
    <w:rsid w:val="00FF1CFB"/>
    <w:rsid w:val="00FF3C3B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4</cp:revision>
  <cp:lastPrinted>2002-04-23T07:10:00Z</cp:lastPrinted>
  <dcterms:created xsi:type="dcterms:W3CDTF">2023-11-02T23:58:00Z</dcterms:created>
  <dcterms:modified xsi:type="dcterms:W3CDTF">2023-11-03T00:04:00Z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1698156432</vt:lpwstr>
  </property>
</Properties>
</file>